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84" w:rsidRDefault="00056AAD" w:rsidP="00056AAD">
      <w:pPr>
        <w:pStyle w:val="Titre"/>
      </w:pPr>
      <w:r>
        <w:t xml:space="preserve">Validations de l’activité GNU/Linux en mode console sur </w:t>
      </w:r>
      <w:proofErr w:type="spellStart"/>
      <w:r>
        <w:t>Raspberry</w:t>
      </w:r>
      <w:proofErr w:type="spellEnd"/>
      <w:r>
        <w:t xml:space="preserve"> Pi.</w:t>
      </w:r>
    </w:p>
    <w:p w:rsidR="00056AAD" w:rsidRDefault="00056AAD" w:rsidP="00056AAD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572009" cy="6094489"/>
            <wp:effectExtent l="19050" t="0" r="0" b="0"/>
            <wp:docPr id="1" name="Image 0" descr="GNU_Linux_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NU_Linux_Poste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9" cy="609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730" w:type="dxa"/>
        <w:tblLayout w:type="fixed"/>
        <w:tblLook w:val="04A0"/>
      </w:tblPr>
      <w:tblGrid>
        <w:gridCol w:w="2235"/>
        <w:gridCol w:w="943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056AAD" w:rsidTr="00656127">
        <w:trPr>
          <w:cantSplit/>
          <w:trHeight w:val="3626"/>
        </w:trPr>
        <w:tc>
          <w:tcPr>
            <w:tcW w:w="2235" w:type="dxa"/>
            <w:tcBorders>
              <w:top w:val="nil"/>
              <w:left w:val="nil"/>
            </w:tcBorders>
          </w:tcPr>
          <w:p w:rsidR="00056AAD" w:rsidRPr="00656127" w:rsidRDefault="00056AAD" w:rsidP="00056AA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Création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Modification de l’arborescence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Navigation et gestion des fichiers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Redirection d’un flux de données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Création de groupes et d’utilisateurs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Default="00056AAD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</w:p>
          <w:p w:rsidR="00056AAD" w:rsidRDefault="00056AAD" w:rsidP="00656127">
            <w:pPr>
              <w:ind w:left="113" w:right="113"/>
              <w:jc w:val="left"/>
            </w:pPr>
            <w:r>
              <w:t>Droit d’accès fichier « doc.txt »</w:t>
            </w:r>
          </w:p>
        </w:tc>
        <w:tc>
          <w:tcPr>
            <w:tcW w:w="944" w:type="dxa"/>
            <w:textDirection w:val="btLr"/>
            <w:vAlign w:val="center"/>
          </w:tcPr>
          <w:p w:rsidR="00056AAD" w:rsidRPr="00056AAD" w:rsidRDefault="00056AAD" w:rsidP="00656127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MAIRE Valentin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MASELLI Geoffroy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MONTUSCHI Charles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PASQUIER Samuel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PEREGRINA Olivier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PICORE Remi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POUTRIEUX Alexis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RAMAND Valentin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SAUCE Ludovic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ULUSOY Hasan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  <w:tr w:rsidR="00056AAD" w:rsidTr="00656127">
        <w:trPr>
          <w:trHeight w:val="905"/>
        </w:trPr>
        <w:tc>
          <w:tcPr>
            <w:tcW w:w="2235" w:type="dxa"/>
            <w:vAlign w:val="center"/>
          </w:tcPr>
          <w:p w:rsidR="00056AAD" w:rsidRPr="00656127" w:rsidRDefault="00056AAD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WALQUEVIS Guillaume</w:t>
            </w:r>
          </w:p>
        </w:tc>
        <w:tc>
          <w:tcPr>
            <w:tcW w:w="943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  <w:tc>
          <w:tcPr>
            <w:tcW w:w="944" w:type="dxa"/>
            <w:vAlign w:val="center"/>
          </w:tcPr>
          <w:p w:rsidR="00056AAD" w:rsidRDefault="00056AAD" w:rsidP="00656127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E38" w:rsidRDefault="00663E38" w:rsidP="00E5315F">
      <w:r>
        <w:separator/>
      </w:r>
    </w:p>
  </w:endnote>
  <w:endnote w:type="continuationSeparator" w:id="0">
    <w:p w:rsidR="00663E38" w:rsidRDefault="00663E38" w:rsidP="00E53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Ind w:w="-34" w:type="dxa"/>
      <w:tblLayout w:type="fixed"/>
      <w:tblLook w:val="04A0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056AAD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>GNU/Linux en mode console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Content>
              <w:r>
                <w:t xml:space="preserve">Page </w:t>
              </w:r>
              <w:fldSimple w:instr=" PAGE ">
                <w:r w:rsidR="00DC3C3F">
                  <w:rPr>
                    <w:noProof/>
                  </w:rPr>
                  <w:t>2</w:t>
                </w:r>
              </w:fldSimple>
              <w:r>
                <w:t xml:space="preserve"> sur </w:t>
              </w:r>
              <w:fldSimple w:instr=" NUMPAGES  ">
                <w:r w:rsidR="00DC3C3F">
                  <w:rPr>
                    <w:noProof/>
                  </w:rPr>
                  <w:t>2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Ind w:w="-34" w:type="dxa"/>
      <w:tblLayout w:type="fixed"/>
      <w:tblLook w:val="04A0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E38" w:rsidRDefault="00663E38" w:rsidP="00E5315F">
      <w:r>
        <w:separator/>
      </w:r>
    </w:p>
  </w:footnote>
  <w:footnote w:type="continuationSeparator" w:id="0">
    <w:p w:rsidR="00663E38" w:rsidRDefault="00663E38" w:rsidP="00E53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Ind w:w="-34" w:type="dxa"/>
      <w:tblLayout w:type="fixed"/>
      <w:tblLook w:val="04A0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68290"/>
  </w:hdrShapeDefaults>
  <w:footnotePr>
    <w:footnote w:id="-1"/>
    <w:footnote w:id="0"/>
  </w:footnotePr>
  <w:endnotePr>
    <w:endnote w:id="-1"/>
    <w:endnote w:id="0"/>
  </w:endnotePr>
  <w:compat/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B0903"/>
    <w:rsid w:val="00AB23D3"/>
    <w:rsid w:val="00AB4986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3332-6844-4066-AAF2-415E5231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62</TotalTime>
  <Pages>2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3</cp:revision>
  <cp:lastPrinted>2013-01-11T10:29:00Z</cp:lastPrinted>
  <dcterms:created xsi:type="dcterms:W3CDTF">2013-01-11T09:47:00Z</dcterms:created>
  <dcterms:modified xsi:type="dcterms:W3CDTF">2013-01-11T10:49:00Z</dcterms:modified>
</cp:coreProperties>
</file>